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31" w:type="dxa"/>
        <w:tblInd w:w="-149" w:type="dxa"/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  <w:tblDescription w:val="Business Card Layout"/>
      </w:tblPr>
      <w:tblGrid>
        <w:gridCol w:w="5190"/>
        <w:gridCol w:w="5041"/>
      </w:tblGrid>
      <w:tr w:rsidR="005243F7" w14:paraId="40A8015E" w14:textId="77777777" w:rsidTr="00D33A7B">
        <w:trPr>
          <w:trHeight w:val="2016"/>
        </w:trPr>
        <w:tc>
          <w:tcPr>
            <w:tcW w:w="5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5A7FCB" w14:textId="751CD5E8" w:rsidR="005243F7" w:rsidRDefault="004B10C6" w:rsidP="00F01CCE">
            <w:pPr>
              <w:pStyle w:val="Heading3"/>
              <w:jc w:val="center"/>
            </w:pPr>
            <w:r>
              <w:t>School 1</w:t>
            </w:r>
          </w:p>
          <w:p w14:paraId="35B6A348" w14:textId="77777777" w:rsidR="00863248" w:rsidRDefault="004B10C6" w:rsidP="00F01CCE">
            <w:pPr>
              <w:pStyle w:val="Heading1"/>
            </w:pPr>
            <w:r>
              <w:t xml:space="preserve">Your child wants to join the school band. </w:t>
            </w:r>
          </w:p>
          <w:p w14:paraId="72E5728C" w14:textId="5345BED4" w:rsidR="005243F7" w:rsidRPr="00CD781C" w:rsidRDefault="004B10C6" w:rsidP="00F01CCE">
            <w:pPr>
              <w:pStyle w:val="Heading1"/>
            </w:pPr>
            <w:r>
              <w:t>($50 security deposit, $60/month instrument rental fee, $5/month maintenance fee)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6862F6" w14:textId="54435C4A" w:rsidR="005243F7" w:rsidRDefault="004B10C6" w:rsidP="00F01CCE">
            <w:pPr>
              <w:pStyle w:val="Heading3"/>
              <w:jc w:val="center"/>
            </w:pPr>
            <w:r>
              <w:t>School 2</w:t>
            </w:r>
          </w:p>
          <w:p w14:paraId="2AA96C2F" w14:textId="299E8633" w:rsidR="005243F7" w:rsidRDefault="004B10C6" w:rsidP="00F01CCE">
            <w:pPr>
              <w:pStyle w:val="Heading2"/>
            </w:pPr>
            <w:r>
              <w:t>Your child’s teacher is collecting money to throw a Halloween party. ($5)</w:t>
            </w:r>
          </w:p>
        </w:tc>
      </w:tr>
      <w:tr w:rsidR="005243F7" w14:paraId="22D29624" w14:textId="77777777" w:rsidTr="00D33A7B">
        <w:trPr>
          <w:trHeight w:val="2016"/>
        </w:trPr>
        <w:tc>
          <w:tcPr>
            <w:tcW w:w="5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74748D" w14:textId="346A2F28" w:rsidR="005243F7" w:rsidRDefault="004B10C6" w:rsidP="00F01CCE">
            <w:pPr>
              <w:pStyle w:val="Heading3"/>
              <w:jc w:val="center"/>
            </w:pPr>
            <w:r>
              <w:t>School 3</w:t>
            </w:r>
          </w:p>
          <w:p w14:paraId="1FA82A9A" w14:textId="0AB2AB34" w:rsidR="005243F7" w:rsidRPr="00CD781C" w:rsidRDefault="004B10C6" w:rsidP="00F01CCE">
            <w:pPr>
              <w:pStyle w:val="Heading1"/>
            </w:pPr>
            <w:r>
              <w:t>Your child’s class is exchanging Valentines.</w:t>
            </w:r>
            <w:r w:rsidR="00863248">
              <w:t xml:space="preserve"> ($10 cards and candy)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772692" w14:textId="4BB5942B" w:rsidR="005243F7" w:rsidRDefault="004B10C6" w:rsidP="00F01CCE">
            <w:pPr>
              <w:pStyle w:val="Heading3"/>
              <w:jc w:val="center"/>
            </w:pPr>
            <w:r>
              <w:t>School 4</w:t>
            </w:r>
          </w:p>
          <w:p w14:paraId="53311994" w14:textId="77777777" w:rsidR="00863248" w:rsidRPr="00863248" w:rsidRDefault="00863248" w:rsidP="00F01CCE">
            <w:pPr>
              <w:pStyle w:val="Heading2"/>
              <w:rPr>
                <w:sz w:val="22"/>
                <w:szCs w:val="22"/>
              </w:rPr>
            </w:pPr>
            <w:r w:rsidRPr="00863248">
              <w:rPr>
                <w:sz w:val="22"/>
                <w:szCs w:val="22"/>
              </w:rPr>
              <w:t xml:space="preserve">Head lice is going around the school. You are told to wash with medicated shampoo and to clean all clothes and linens in the house. </w:t>
            </w:r>
          </w:p>
          <w:p w14:paraId="230F739A" w14:textId="492608EC" w:rsidR="005243F7" w:rsidRDefault="00863248" w:rsidP="00F01CCE">
            <w:pPr>
              <w:pStyle w:val="Heading2"/>
            </w:pPr>
            <w:r w:rsidRPr="00863248">
              <w:rPr>
                <w:sz w:val="22"/>
                <w:szCs w:val="22"/>
              </w:rPr>
              <w:t>($45 medication, $40 laundromat costs)</w:t>
            </w:r>
          </w:p>
        </w:tc>
      </w:tr>
      <w:tr w:rsidR="005243F7" w14:paraId="6A4D1A7C" w14:textId="77777777" w:rsidTr="00D33A7B">
        <w:trPr>
          <w:trHeight w:val="2016"/>
        </w:trPr>
        <w:tc>
          <w:tcPr>
            <w:tcW w:w="5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9E69B7" w14:textId="3544C9F9" w:rsidR="005243F7" w:rsidRDefault="004B10C6" w:rsidP="00F01CCE">
            <w:pPr>
              <w:pStyle w:val="Heading3"/>
              <w:jc w:val="center"/>
            </w:pPr>
            <w:r>
              <w:t>School 5</w:t>
            </w:r>
          </w:p>
          <w:p w14:paraId="0C4A6DA5" w14:textId="1E3A5B85" w:rsidR="005243F7" w:rsidRPr="00CD781C" w:rsidRDefault="00863248" w:rsidP="00F01CCE">
            <w:pPr>
              <w:pStyle w:val="Heading1"/>
            </w:pPr>
            <w:r>
              <w:t>Your child is identified as “gifted.” The teacher recommends enrichment classes at the local science center. ($30)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5D1674" w14:textId="388EAA9F" w:rsidR="005243F7" w:rsidRDefault="004B10C6" w:rsidP="00F01CCE">
            <w:pPr>
              <w:pStyle w:val="Heading3"/>
              <w:jc w:val="center"/>
            </w:pPr>
            <w:r>
              <w:t>School 6</w:t>
            </w:r>
          </w:p>
          <w:p w14:paraId="74332CDD" w14:textId="3CBAA04C" w:rsidR="005243F7" w:rsidRDefault="00863248" w:rsidP="00F01CCE">
            <w:pPr>
              <w:pStyle w:val="Heading2"/>
            </w:pPr>
            <w:r>
              <w:t>It is homecoming and your child wants a school spirit shirt. ($20)</w:t>
            </w:r>
          </w:p>
        </w:tc>
      </w:tr>
      <w:tr w:rsidR="005243F7" w14:paraId="57D911EF" w14:textId="77777777" w:rsidTr="00D33A7B">
        <w:trPr>
          <w:trHeight w:val="2016"/>
        </w:trPr>
        <w:tc>
          <w:tcPr>
            <w:tcW w:w="5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4CD717" w14:textId="210A5C70" w:rsidR="005243F7" w:rsidRDefault="004B10C6" w:rsidP="00F01CCE">
            <w:pPr>
              <w:pStyle w:val="Heading3"/>
              <w:jc w:val="center"/>
            </w:pPr>
            <w:r>
              <w:t>School 7</w:t>
            </w:r>
          </w:p>
          <w:p w14:paraId="1DE4506B" w14:textId="677E5E96" w:rsidR="005243F7" w:rsidRPr="00CD781C" w:rsidRDefault="00863248" w:rsidP="00F01CCE">
            <w:pPr>
              <w:pStyle w:val="Heading1"/>
            </w:pPr>
            <w:r>
              <w:t>Young students get snack break at school. Parents must send a fee every month to pay for it. ($8)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EDE226" w14:textId="0FE00BF4" w:rsidR="005243F7" w:rsidRDefault="004B10C6" w:rsidP="00F01CCE">
            <w:pPr>
              <w:pStyle w:val="Heading3"/>
              <w:jc w:val="center"/>
            </w:pPr>
            <w:r>
              <w:t>School 8</w:t>
            </w:r>
          </w:p>
          <w:p w14:paraId="7309BE5E" w14:textId="67336001" w:rsidR="005243F7" w:rsidRDefault="00863248" w:rsidP="00F01CCE">
            <w:pPr>
              <w:pStyle w:val="Heading2"/>
            </w:pPr>
            <w:r>
              <w:t>Your child is struggling with schoolwork and needs a tutor. ($30/hour in-person, $20/hour online)</w:t>
            </w:r>
          </w:p>
        </w:tc>
      </w:tr>
      <w:tr w:rsidR="005243F7" w14:paraId="53A40EB5" w14:textId="77777777" w:rsidTr="00D33A7B">
        <w:trPr>
          <w:trHeight w:val="2016"/>
        </w:trPr>
        <w:tc>
          <w:tcPr>
            <w:tcW w:w="5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62A698" w14:textId="5E6949EA" w:rsidR="005243F7" w:rsidRDefault="004B10C6" w:rsidP="00F01CCE">
            <w:pPr>
              <w:pStyle w:val="Heading3"/>
              <w:jc w:val="center"/>
            </w:pPr>
            <w:r>
              <w:t>School 9</w:t>
            </w:r>
          </w:p>
          <w:p w14:paraId="459DF4E7" w14:textId="62FC8C20" w:rsidR="005243F7" w:rsidRPr="00CD781C" w:rsidRDefault="00863248" w:rsidP="00F01CCE">
            <w:pPr>
              <w:pStyle w:val="Heading1"/>
            </w:pPr>
            <w:r>
              <w:t>The school is holding a charity fund drive. All students are asked to bring in a small donation. ($5)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C91A08" w14:textId="091B8B82" w:rsidR="005243F7" w:rsidRDefault="004B10C6" w:rsidP="00F01CCE">
            <w:pPr>
              <w:pStyle w:val="Heading3"/>
              <w:jc w:val="center"/>
            </w:pPr>
            <w:r>
              <w:t>School 10</w:t>
            </w:r>
          </w:p>
          <w:p w14:paraId="58F8961F" w14:textId="6C5B488F" w:rsidR="005243F7" w:rsidRDefault="000F147C" w:rsidP="00F01CCE">
            <w:pPr>
              <w:pStyle w:val="Heading2"/>
            </w:pPr>
            <w:r>
              <w:t>Your child is in choir. For an upcoming concert, all choir students are buying the same special sweatshirt to wear. ($40)</w:t>
            </w:r>
          </w:p>
        </w:tc>
      </w:tr>
      <w:tr w:rsidR="005243F7" w14:paraId="1C43F0D2" w14:textId="77777777" w:rsidTr="00D33A7B">
        <w:trPr>
          <w:trHeight w:val="2016"/>
        </w:trPr>
        <w:tc>
          <w:tcPr>
            <w:tcW w:w="5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3D0866" w14:textId="3AA23ADF" w:rsidR="005243F7" w:rsidRDefault="004B10C6" w:rsidP="00F01CCE">
            <w:pPr>
              <w:pStyle w:val="Heading3"/>
              <w:jc w:val="center"/>
            </w:pPr>
            <w:r>
              <w:t>School 11</w:t>
            </w:r>
          </w:p>
          <w:p w14:paraId="42781F20" w14:textId="52FA35F3" w:rsidR="005243F7" w:rsidRPr="00CD781C" w:rsidRDefault="000F147C" w:rsidP="00F01CCE">
            <w:pPr>
              <w:pStyle w:val="Heading1"/>
            </w:pPr>
            <w:r>
              <w:t>Your child needs to bring a gift to their holiday party gift exchange. ($10)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4EE1F3" w14:textId="3A1D86EC" w:rsidR="005243F7" w:rsidRDefault="004B10C6" w:rsidP="00F01CCE">
            <w:pPr>
              <w:pStyle w:val="Heading3"/>
              <w:jc w:val="center"/>
            </w:pPr>
            <w:r>
              <w:t>School 12</w:t>
            </w:r>
          </w:p>
          <w:p w14:paraId="0E3EDA28" w14:textId="30D9B630" w:rsidR="005243F7" w:rsidRPr="000F147C" w:rsidRDefault="000F147C" w:rsidP="00F01CCE">
            <w:pPr>
              <w:pStyle w:val="Heading2"/>
              <w:rPr>
                <w:sz w:val="22"/>
                <w:szCs w:val="22"/>
              </w:rPr>
            </w:pPr>
            <w:r w:rsidRPr="000F147C">
              <w:rPr>
                <w:sz w:val="22"/>
                <w:szCs w:val="22"/>
              </w:rPr>
              <w:t>Your child is going on a school trip to the Science Museum. They are responsible for lunch and a portion of the ticket cost. ($10 ticket, $15 lunch)</w:t>
            </w:r>
          </w:p>
        </w:tc>
      </w:tr>
      <w:tr w:rsidR="005243F7" w14:paraId="00F8BD90" w14:textId="77777777" w:rsidTr="00D33A7B">
        <w:trPr>
          <w:trHeight w:val="2016"/>
        </w:trPr>
        <w:tc>
          <w:tcPr>
            <w:tcW w:w="5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55884B" w14:textId="2F59E4C3" w:rsidR="005243F7" w:rsidRDefault="004B10C6" w:rsidP="00F01CCE">
            <w:pPr>
              <w:pStyle w:val="Heading3"/>
              <w:jc w:val="center"/>
            </w:pPr>
            <w:r>
              <w:lastRenderedPageBreak/>
              <w:t>School 13</w:t>
            </w:r>
          </w:p>
          <w:p w14:paraId="6F5A9F27" w14:textId="56206E19" w:rsidR="005243F7" w:rsidRPr="00CD781C" w:rsidRDefault="000F147C" w:rsidP="00F01CCE">
            <w:pPr>
              <w:pStyle w:val="Heading1"/>
            </w:pPr>
            <w:r>
              <w:t>Your child’s class is collecting for a food drive. ($1 per item donated)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988951" w14:textId="66BB8BCB" w:rsidR="005243F7" w:rsidRDefault="004B10C6" w:rsidP="00F01CCE">
            <w:pPr>
              <w:pStyle w:val="Heading3"/>
              <w:jc w:val="center"/>
            </w:pPr>
            <w:r>
              <w:t>School 14</w:t>
            </w:r>
          </w:p>
          <w:p w14:paraId="30D89C81" w14:textId="40429786" w:rsidR="005243F7" w:rsidRDefault="000F147C" w:rsidP="00F01CCE">
            <w:pPr>
              <w:pStyle w:val="Heading2"/>
            </w:pPr>
            <w:r>
              <w:t>School is about to start and your child needs supplies. ($30/child not including backpack)</w:t>
            </w:r>
          </w:p>
        </w:tc>
      </w:tr>
      <w:tr w:rsidR="005243F7" w14:paraId="36496277" w14:textId="77777777" w:rsidTr="00D33A7B">
        <w:trPr>
          <w:trHeight w:val="2016"/>
        </w:trPr>
        <w:tc>
          <w:tcPr>
            <w:tcW w:w="5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8CE65F" w14:textId="717B1651" w:rsidR="005243F7" w:rsidRDefault="004B10C6" w:rsidP="00F01CCE">
            <w:pPr>
              <w:pStyle w:val="Heading3"/>
              <w:jc w:val="center"/>
            </w:pPr>
            <w:r>
              <w:t>School 15</w:t>
            </w:r>
          </w:p>
          <w:p w14:paraId="756EB907" w14:textId="54740A03" w:rsidR="005243F7" w:rsidRPr="00CD781C" w:rsidRDefault="000F147C" w:rsidP="00F01CCE">
            <w:pPr>
              <w:pStyle w:val="Heading1"/>
            </w:pPr>
            <w:r>
              <w:t>The whole class is going on a weekend trip to the Environmental Center. ($30)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BD4A23" w14:textId="74071D92" w:rsidR="005243F7" w:rsidRDefault="004B10C6" w:rsidP="00F01CCE">
            <w:pPr>
              <w:pStyle w:val="Heading3"/>
              <w:jc w:val="center"/>
            </w:pPr>
            <w:r>
              <w:t>School 16</w:t>
            </w:r>
          </w:p>
          <w:p w14:paraId="7FD1FFA5" w14:textId="77ACD80A" w:rsidR="005243F7" w:rsidRDefault="000F147C" w:rsidP="00F01CCE">
            <w:pPr>
              <w:pStyle w:val="Heading2"/>
            </w:pPr>
            <w:r>
              <w:t>School pictures are happening today. ($20 cheapest package)</w:t>
            </w:r>
          </w:p>
        </w:tc>
      </w:tr>
      <w:tr w:rsidR="005243F7" w14:paraId="5575794C" w14:textId="77777777" w:rsidTr="00D33A7B">
        <w:trPr>
          <w:trHeight w:val="2016"/>
        </w:trPr>
        <w:tc>
          <w:tcPr>
            <w:tcW w:w="5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533D15" w14:textId="3E7FB65E" w:rsidR="005243F7" w:rsidRDefault="004B10C6" w:rsidP="00F01CCE">
            <w:pPr>
              <w:pStyle w:val="Heading3"/>
              <w:jc w:val="center"/>
            </w:pPr>
            <w:r>
              <w:t>School 17</w:t>
            </w:r>
          </w:p>
          <w:p w14:paraId="6C5B1DE7" w14:textId="35C2684D" w:rsidR="005243F7" w:rsidRPr="00CD781C" w:rsidRDefault="000F147C" w:rsidP="00F01CCE">
            <w:pPr>
              <w:pStyle w:val="Heading1"/>
            </w:pPr>
            <w:r>
              <w:t>It is your child’s birthday. Typically, students bring treats for the class on their birthdays. ($20)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97077F" w14:textId="08D4AF1F" w:rsidR="005243F7" w:rsidRDefault="004B10C6" w:rsidP="00F01CCE">
            <w:pPr>
              <w:pStyle w:val="Heading3"/>
              <w:jc w:val="center"/>
            </w:pPr>
            <w:r>
              <w:t>School 18</w:t>
            </w:r>
          </w:p>
          <w:p w14:paraId="03079897" w14:textId="1E6077C6" w:rsidR="005243F7" w:rsidRDefault="000F147C" w:rsidP="00F01CCE">
            <w:pPr>
              <w:pStyle w:val="Heading2"/>
            </w:pPr>
            <w:r>
              <w:t>The school is collecting for the United Way. Your child brings home a canister to fill with loose change.</w:t>
            </w:r>
          </w:p>
        </w:tc>
      </w:tr>
      <w:tr w:rsidR="005243F7" w14:paraId="641117B5" w14:textId="77777777" w:rsidTr="00D33A7B">
        <w:trPr>
          <w:trHeight w:val="2016"/>
        </w:trPr>
        <w:tc>
          <w:tcPr>
            <w:tcW w:w="5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BB4B68" w14:textId="592CDD6A" w:rsidR="005243F7" w:rsidRDefault="004B10C6" w:rsidP="00F01CCE">
            <w:pPr>
              <w:pStyle w:val="Heading3"/>
              <w:jc w:val="center"/>
            </w:pPr>
            <w:r>
              <w:t>School 19</w:t>
            </w:r>
          </w:p>
          <w:p w14:paraId="2A488363" w14:textId="48EBA962" w:rsidR="005243F7" w:rsidRPr="00CD781C" w:rsidRDefault="00F324E7" w:rsidP="00F01CCE">
            <w:pPr>
              <w:pStyle w:val="Heading1"/>
            </w:pPr>
            <w:r>
              <w:t>Your child has a snow day. You must find childcare or call in to work.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E5460E" w14:textId="7C066514" w:rsidR="005243F7" w:rsidRDefault="004B10C6" w:rsidP="00F01CCE">
            <w:pPr>
              <w:pStyle w:val="Heading3"/>
              <w:jc w:val="center"/>
            </w:pPr>
            <w:r>
              <w:t>School 20</w:t>
            </w:r>
          </w:p>
          <w:p w14:paraId="08BD5FCE" w14:textId="4F15B92E" w:rsidR="005243F7" w:rsidRDefault="00F324E7" w:rsidP="00F01CCE">
            <w:pPr>
              <w:pStyle w:val="Heading2"/>
            </w:pPr>
            <w:r>
              <w:t>Your child has passed their driving test and must pay a fee to receive their license. ($16)</w:t>
            </w:r>
          </w:p>
        </w:tc>
      </w:tr>
      <w:tr w:rsidR="005243F7" w14:paraId="544236F7" w14:textId="77777777" w:rsidTr="00D33A7B">
        <w:trPr>
          <w:trHeight w:val="2016"/>
        </w:trPr>
        <w:tc>
          <w:tcPr>
            <w:tcW w:w="5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C76B98" w14:textId="4C4CE5AA" w:rsidR="005243F7" w:rsidRDefault="004B10C6" w:rsidP="00F01CCE">
            <w:pPr>
              <w:pStyle w:val="Heading3"/>
              <w:jc w:val="center"/>
            </w:pPr>
            <w:r>
              <w:t>School 21</w:t>
            </w:r>
          </w:p>
          <w:p w14:paraId="43779530" w14:textId="4CD504EF" w:rsidR="005243F7" w:rsidRPr="00CD781C" w:rsidRDefault="00F324E7" w:rsidP="00F01CCE">
            <w:pPr>
              <w:pStyle w:val="Heading1"/>
            </w:pPr>
            <w:r>
              <w:t>Your child would like a book from the order form provided in class. ($10)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A32CB9" w14:textId="58E2FD0C" w:rsidR="005243F7" w:rsidRDefault="004B10C6" w:rsidP="00F01CCE">
            <w:pPr>
              <w:pStyle w:val="Heading3"/>
              <w:jc w:val="center"/>
            </w:pPr>
            <w:r>
              <w:t>School 22</w:t>
            </w:r>
          </w:p>
          <w:p w14:paraId="57F7B0B0" w14:textId="40031734" w:rsidR="005243F7" w:rsidRDefault="00F324E7" w:rsidP="00F01CCE">
            <w:pPr>
              <w:pStyle w:val="Heading2"/>
            </w:pPr>
            <w:r>
              <w:t xml:space="preserve">You are helping your child with a school project which requires a </w:t>
            </w:r>
            <w:proofErr w:type="gramStart"/>
            <w:r>
              <w:t>tri-fold</w:t>
            </w:r>
            <w:proofErr w:type="gramEnd"/>
            <w:r>
              <w:t xml:space="preserve"> posterboard and a pack of markers. ($25)</w:t>
            </w:r>
          </w:p>
        </w:tc>
      </w:tr>
      <w:tr w:rsidR="005243F7" w14:paraId="27DAC5C5" w14:textId="77777777" w:rsidTr="00D33A7B">
        <w:trPr>
          <w:trHeight w:val="2016"/>
        </w:trPr>
        <w:tc>
          <w:tcPr>
            <w:tcW w:w="5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437235" w14:textId="2CA9F0E1" w:rsidR="005243F7" w:rsidRDefault="004B10C6" w:rsidP="00F01CCE">
            <w:pPr>
              <w:pStyle w:val="Heading3"/>
              <w:jc w:val="center"/>
            </w:pPr>
            <w:r>
              <w:t>School 23</w:t>
            </w:r>
          </w:p>
          <w:p w14:paraId="358111E1" w14:textId="2AA452FB" w:rsidR="005243F7" w:rsidRPr="00CD781C" w:rsidRDefault="00F324E7" w:rsidP="00F01CCE">
            <w:pPr>
              <w:pStyle w:val="Heading1"/>
            </w:pPr>
            <w:r>
              <w:t>You found a pair of snow pants on sale. ($15)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97A82D" w14:textId="6D57F2FA" w:rsidR="005243F7" w:rsidRDefault="004B10C6" w:rsidP="00F01CCE">
            <w:pPr>
              <w:pStyle w:val="Heading3"/>
              <w:jc w:val="center"/>
            </w:pPr>
            <w:r>
              <w:t>School 24</w:t>
            </w:r>
          </w:p>
          <w:p w14:paraId="5C1B8C1B" w14:textId="1F77ACEC" w:rsidR="005243F7" w:rsidRDefault="00F324E7" w:rsidP="00F01CCE">
            <w:pPr>
              <w:pStyle w:val="Heading2"/>
            </w:pPr>
            <w:r>
              <w:t>Your child needs materials for a science project ($20)</w:t>
            </w:r>
          </w:p>
        </w:tc>
      </w:tr>
    </w:tbl>
    <w:p w14:paraId="02F6A084" w14:textId="297A2C4A" w:rsidR="00B13BB8" w:rsidRPr="00C023F4" w:rsidRDefault="00B13BB8" w:rsidP="00AB75E7">
      <w:pPr>
        <w:spacing w:after="70" w:line="240" w:lineRule="auto"/>
        <w:rPr>
          <w:sz w:val="10"/>
          <w:szCs w:val="10"/>
        </w:rPr>
      </w:pPr>
    </w:p>
    <w:sectPr w:rsidR="00B13BB8" w:rsidRPr="00C023F4" w:rsidSect="009E7450">
      <w:pgSz w:w="12240" w:h="15840"/>
      <w:pgMar w:top="576" w:right="1080" w:bottom="360" w:left="108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27D999" w14:textId="77777777" w:rsidR="00BC7072" w:rsidRDefault="00BC7072" w:rsidP="000C3AC1">
      <w:pPr>
        <w:spacing w:line="240" w:lineRule="auto"/>
      </w:pPr>
      <w:r>
        <w:separator/>
      </w:r>
    </w:p>
  </w:endnote>
  <w:endnote w:type="continuationSeparator" w:id="0">
    <w:p w14:paraId="1BB771D3" w14:textId="77777777" w:rsidR="00BC7072" w:rsidRDefault="00BC7072" w:rsidP="000C3A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ECCFD6" w14:textId="77777777" w:rsidR="00BC7072" w:rsidRDefault="00BC7072" w:rsidP="000C3AC1">
      <w:pPr>
        <w:spacing w:line="240" w:lineRule="auto"/>
      </w:pPr>
      <w:r>
        <w:separator/>
      </w:r>
    </w:p>
  </w:footnote>
  <w:footnote w:type="continuationSeparator" w:id="0">
    <w:p w14:paraId="2F63767B" w14:textId="77777777" w:rsidR="00BC7072" w:rsidRDefault="00BC7072" w:rsidP="000C3AC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3D7"/>
    <w:rsid w:val="00007622"/>
    <w:rsid w:val="00031AE1"/>
    <w:rsid w:val="000348F9"/>
    <w:rsid w:val="000826A4"/>
    <w:rsid w:val="0008436B"/>
    <w:rsid w:val="000A1AA1"/>
    <w:rsid w:val="000A6564"/>
    <w:rsid w:val="000B42DB"/>
    <w:rsid w:val="000C3AC1"/>
    <w:rsid w:val="000F147C"/>
    <w:rsid w:val="00104118"/>
    <w:rsid w:val="00114B2C"/>
    <w:rsid w:val="00123399"/>
    <w:rsid w:val="00130974"/>
    <w:rsid w:val="00130C78"/>
    <w:rsid w:val="00140A46"/>
    <w:rsid w:val="00151E95"/>
    <w:rsid w:val="00157DDD"/>
    <w:rsid w:val="00174333"/>
    <w:rsid w:val="001F1D6E"/>
    <w:rsid w:val="00210223"/>
    <w:rsid w:val="0021214D"/>
    <w:rsid w:val="00221538"/>
    <w:rsid w:val="00251D5B"/>
    <w:rsid w:val="00265A23"/>
    <w:rsid w:val="0027256D"/>
    <w:rsid w:val="00276547"/>
    <w:rsid w:val="00287C3D"/>
    <w:rsid w:val="002B01DA"/>
    <w:rsid w:val="002C1170"/>
    <w:rsid w:val="002C40E9"/>
    <w:rsid w:val="00303E6E"/>
    <w:rsid w:val="003147DA"/>
    <w:rsid w:val="003404E1"/>
    <w:rsid w:val="00341A63"/>
    <w:rsid w:val="00364B35"/>
    <w:rsid w:val="00391081"/>
    <w:rsid w:val="003B3865"/>
    <w:rsid w:val="003B5B38"/>
    <w:rsid w:val="003B7AAE"/>
    <w:rsid w:val="003C5D12"/>
    <w:rsid w:val="003F008B"/>
    <w:rsid w:val="003F5B38"/>
    <w:rsid w:val="00405DCC"/>
    <w:rsid w:val="0043447C"/>
    <w:rsid w:val="0044005B"/>
    <w:rsid w:val="00494E9B"/>
    <w:rsid w:val="004B10C6"/>
    <w:rsid w:val="00511577"/>
    <w:rsid w:val="005243F7"/>
    <w:rsid w:val="00533159"/>
    <w:rsid w:val="00562FFB"/>
    <w:rsid w:val="005927AD"/>
    <w:rsid w:val="00594BFF"/>
    <w:rsid w:val="005B66C4"/>
    <w:rsid w:val="005E3665"/>
    <w:rsid w:val="005E6C2E"/>
    <w:rsid w:val="005F0057"/>
    <w:rsid w:val="005F43B0"/>
    <w:rsid w:val="005F6113"/>
    <w:rsid w:val="00604F7C"/>
    <w:rsid w:val="0062281C"/>
    <w:rsid w:val="00624D6D"/>
    <w:rsid w:val="00645A2F"/>
    <w:rsid w:val="0065380B"/>
    <w:rsid w:val="00674EA0"/>
    <w:rsid w:val="00685717"/>
    <w:rsid w:val="0069283E"/>
    <w:rsid w:val="006973B2"/>
    <w:rsid w:val="006B30F5"/>
    <w:rsid w:val="006C0629"/>
    <w:rsid w:val="006C4C4B"/>
    <w:rsid w:val="006E04E2"/>
    <w:rsid w:val="006E4D51"/>
    <w:rsid w:val="006F0416"/>
    <w:rsid w:val="006F625E"/>
    <w:rsid w:val="0073133D"/>
    <w:rsid w:val="007348C8"/>
    <w:rsid w:val="00751286"/>
    <w:rsid w:val="0075448F"/>
    <w:rsid w:val="007D62A7"/>
    <w:rsid w:val="007E0703"/>
    <w:rsid w:val="007F4068"/>
    <w:rsid w:val="00806DD9"/>
    <w:rsid w:val="0081305A"/>
    <w:rsid w:val="00814BE4"/>
    <w:rsid w:val="00825924"/>
    <w:rsid w:val="00837884"/>
    <w:rsid w:val="0084168A"/>
    <w:rsid w:val="00843D03"/>
    <w:rsid w:val="0084769E"/>
    <w:rsid w:val="008554B9"/>
    <w:rsid w:val="00863248"/>
    <w:rsid w:val="008670A1"/>
    <w:rsid w:val="00890E46"/>
    <w:rsid w:val="008C53E1"/>
    <w:rsid w:val="008C5411"/>
    <w:rsid w:val="008D01CF"/>
    <w:rsid w:val="008E5FFC"/>
    <w:rsid w:val="00925494"/>
    <w:rsid w:val="0096639D"/>
    <w:rsid w:val="009A6482"/>
    <w:rsid w:val="009B068D"/>
    <w:rsid w:val="009B28C8"/>
    <w:rsid w:val="009E7450"/>
    <w:rsid w:val="00A14D49"/>
    <w:rsid w:val="00A17710"/>
    <w:rsid w:val="00A27765"/>
    <w:rsid w:val="00A65F9A"/>
    <w:rsid w:val="00A913F8"/>
    <w:rsid w:val="00A93EB4"/>
    <w:rsid w:val="00AB75E7"/>
    <w:rsid w:val="00AC13D7"/>
    <w:rsid w:val="00AE0BD6"/>
    <w:rsid w:val="00AE1277"/>
    <w:rsid w:val="00AE61B2"/>
    <w:rsid w:val="00B13BB8"/>
    <w:rsid w:val="00B40195"/>
    <w:rsid w:val="00B5316E"/>
    <w:rsid w:val="00B7673C"/>
    <w:rsid w:val="00B77515"/>
    <w:rsid w:val="00BB057F"/>
    <w:rsid w:val="00BC7072"/>
    <w:rsid w:val="00BD3A65"/>
    <w:rsid w:val="00BE07A4"/>
    <w:rsid w:val="00C023F4"/>
    <w:rsid w:val="00C05CC4"/>
    <w:rsid w:val="00C13DE6"/>
    <w:rsid w:val="00C262AC"/>
    <w:rsid w:val="00C413C6"/>
    <w:rsid w:val="00C5562A"/>
    <w:rsid w:val="00C7396A"/>
    <w:rsid w:val="00C81350"/>
    <w:rsid w:val="00C830C0"/>
    <w:rsid w:val="00C95DF6"/>
    <w:rsid w:val="00CD781C"/>
    <w:rsid w:val="00D16C21"/>
    <w:rsid w:val="00D223EC"/>
    <w:rsid w:val="00D33A7B"/>
    <w:rsid w:val="00D36722"/>
    <w:rsid w:val="00D5618E"/>
    <w:rsid w:val="00D768C3"/>
    <w:rsid w:val="00DA7AC2"/>
    <w:rsid w:val="00DC6E5A"/>
    <w:rsid w:val="00DD5CDC"/>
    <w:rsid w:val="00DE2D26"/>
    <w:rsid w:val="00DE6633"/>
    <w:rsid w:val="00E036F9"/>
    <w:rsid w:val="00E37D03"/>
    <w:rsid w:val="00E46571"/>
    <w:rsid w:val="00E51015"/>
    <w:rsid w:val="00E565AD"/>
    <w:rsid w:val="00E956FF"/>
    <w:rsid w:val="00EA5DB9"/>
    <w:rsid w:val="00EB7096"/>
    <w:rsid w:val="00EB7A4D"/>
    <w:rsid w:val="00EC6D79"/>
    <w:rsid w:val="00EC7F45"/>
    <w:rsid w:val="00EE4BA2"/>
    <w:rsid w:val="00EE5C3A"/>
    <w:rsid w:val="00EF22DE"/>
    <w:rsid w:val="00EF3BCF"/>
    <w:rsid w:val="00F02CB0"/>
    <w:rsid w:val="00F17FA5"/>
    <w:rsid w:val="00F324E7"/>
    <w:rsid w:val="00F61B6C"/>
    <w:rsid w:val="00FA3B1A"/>
    <w:rsid w:val="00FA402B"/>
    <w:rsid w:val="00FC4A9A"/>
    <w:rsid w:val="00FD104C"/>
    <w:rsid w:val="00FE6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D3D8FB"/>
  <w15:chartTrackingRefBased/>
  <w15:docId w15:val="{0CE4FB4B-2287-4405-8455-7568D4266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color w:val="775F55" w:themeColor="text2"/>
        <w:kern w:val="2"/>
        <w:sz w:val="18"/>
        <w:szCs w:val="18"/>
        <w:lang w:val="en-US" w:eastAsia="ja-JP" w:bidi="ar-SA"/>
        <w14:ligatures w14:val="standard"/>
      </w:rPr>
    </w:rPrDefault>
    <w:pPrDefault>
      <w:pPr>
        <w:spacing w:after="7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4E2"/>
    <w:pPr>
      <w:spacing w:after="0" w:line="276" w:lineRule="auto"/>
    </w:pPr>
  </w:style>
  <w:style w:type="paragraph" w:styleId="Heading1">
    <w:name w:val="heading 1"/>
    <w:basedOn w:val="Heading2"/>
    <w:next w:val="Normal"/>
    <w:link w:val="Heading1Char"/>
    <w:uiPriority w:val="9"/>
    <w:qFormat/>
    <w:rsid w:val="00EC7F45"/>
    <w:pPr>
      <w:outlineLvl w:val="0"/>
    </w:pPr>
  </w:style>
  <w:style w:type="paragraph" w:styleId="Heading2">
    <w:name w:val="heading 2"/>
    <w:basedOn w:val="Normal"/>
    <w:next w:val="Normal"/>
    <w:link w:val="Heading2Char"/>
    <w:uiPriority w:val="9"/>
    <w:qFormat/>
    <w:rsid w:val="00EC7F45"/>
    <w:pPr>
      <w:jc w:val="center"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0C3AC1"/>
    <w:pPr>
      <w:outlineLvl w:val="2"/>
    </w:pPr>
    <w:rPr>
      <w:caps/>
      <w:color w:val="0D0D0D" w:themeColor="text1" w:themeTint="F2"/>
      <w:spacing w:val="30"/>
      <w:sz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semiHidden/>
    <w:qFormat/>
    <w:pPr>
      <w:spacing w:after="0"/>
    </w:p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styleId="Hyperlink">
    <w:name w:val="Hyperlink"/>
    <w:basedOn w:val="DefaultParagraphFont"/>
    <w:uiPriority w:val="99"/>
    <w:semiHidden/>
    <w:rsid w:val="0075448F"/>
    <w:rPr>
      <w:color w:val="F7B615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rsid w:val="0075448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semiHidden/>
    <w:rsid w:val="000C3AC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E04E2"/>
    <w:rPr>
      <w:rFonts w:eastAsiaTheme="minorEastAsia"/>
      <w:color w:val="000000" w:themeColor="text1"/>
      <w:sz w:val="16"/>
    </w:rPr>
  </w:style>
  <w:style w:type="paragraph" w:styleId="Footer">
    <w:name w:val="footer"/>
    <w:basedOn w:val="Normal"/>
    <w:link w:val="FooterChar"/>
    <w:uiPriority w:val="99"/>
    <w:semiHidden/>
    <w:rsid w:val="000C3AC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E04E2"/>
    <w:rPr>
      <w:rFonts w:eastAsiaTheme="minorEastAsia"/>
      <w:color w:val="000000" w:themeColor="text1"/>
      <w:sz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C7F45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C7F45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6E04E2"/>
    <w:rPr>
      <w:rFonts w:eastAsiaTheme="minorEastAsia"/>
      <w:caps/>
      <w:color w:val="0D0D0D" w:themeColor="text1" w:themeTint="F2"/>
      <w:spacing w:val="30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38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9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cob_Summerville\AppData\Roaming\Microsoft\Templates\Pearlescent%20business%20card.dotx" TargetMode="External"/></Relationships>
</file>

<file path=word/theme/theme1.xml><?xml version="1.0" encoding="utf-8"?>
<a:theme xmlns:a="http://schemas.openxmlformats.org/drawingml/2006/main" name="Red Business Set">
  <a:themeElements>
    <a:clrScheme name="Custom 214">
      <a:dk1>
        <a:sysClr val="windowText" lastClr="000000"/>
      </a:dk1>
      <a:lt1>
        <a:sysClr val="window" lastClr="FFFFFF"/>
      </a:lt1>
      <a:dk2>
        <a:srgbClr val="775F55"/>
      </a:dk2>
      <a:lt2>
        <a:srgbClr val="EAE3D6"/>
      </a:lt2>
      <a:accent1>
        <a:srgbClr val="F8A39B"/>
      </a:accent1>
      <a:accent2>
        <a:srgbClr val="D32B09"/>
      </a:accent2>
      <a:accent3>
        <a:srgbClr val="280594"/>
      </a:accent3>
      <a:accent4>
        <a:srgbClr val="E40AA6"/>
      </a:accent4>
      <a:accent5>
        <a:srgbClr val="FFC120"/>
      </a:accent5>
      <a:accent6>
        <a:srgbClr val="7329F9"/>
      </a:accent6>
      <a:hlink>
        <a:srgbClr val="F7B615"/>
      </a:hlink>
      <a:folHlink>
        <a:srgbClr val="704404"/>
      </a:folHlink>
    </a:clrScheme>
    <a:fontScheme name="Custom 155">
      <a:majorFont>
        <a:latin typeface="Dubai"/>
        <a:ea typeface=""/>
        <a:cs typeface=""/>
      </a:majorFont>
      <a:minorFont>
        <a:latin typeface="Duba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8" ma:contentTypeDescription="Create a new document." ma:contentTypeScope="" ma:versionID="60f5a4f2d2b0abadcf532d48ebf9cb71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7dd78129e6a1811f84807ad11c65153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  <xsd:element ref="ns2:MediaServiceObjectDetectorVersions" minOccurs="0"/>
                <xsd:element ref="ns2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3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2E3AFE4-013B-43AF-A648-1C1A3CD7B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58FE06-C233-446A-96BC-55B430E44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763AD2-B2AC-47A9-8A84-6022D11FBA9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Pearlescent business card</Template>
  <TotalTime>1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Jacob Summerville</dc:creator>
  <cp:lastModifiedBy>Jacob Summerville</cp:lastModifiedBy>
  <cp:revision>2</cp:revision>
  <dcterms:created xsi:type="dcterms:W3CDTF">2024-10-09T19:22:00Z</dcterms:created>
  <dcterms:modified xsi:type="dcterms:W3CDTF">2024-10-09T19:22:00Z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